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2C282" w14:textId="77777777" w:rsidR="00BD6D52" w:rsidRDefault="00BD6D52" w:rsidP="00BD6D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PLOMMERE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710CB9EF" w14:textId="77777777" w:rsidR="00BD6D52" w:rsidRDefault="00BD6D52" w:rsidP="00BD6D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14:paraId="1045F552" w14:textId="77777777" w:rsidR="00BD6D52" w:rsidRDefault="00BD6D52" w:rsidP="00BD6D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E1090D" w14:textId="77777777" w:rsidR="00BD6D52" w:rsidRDefault="00BD6D52" w:rsidP="00BD6D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2535C0" w14:textId="77777777" w:rsidR="00BD6D52" w:rsidRDefault="00BD6D52" w:rsidP="00BD6D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Nov.1400</w:t>
      </w:r>
      <w:r>
        <w:rPr>
          <w:rFonts w:ascii="Times New Roman" w:hAnsi="Times New Roman" w:cs="Times New Roman"/>
          <w:sz w:val="24"/>
          <w:szCs w:val="24"/>
        </w:rPr>
        <w:tab/>
        <w:t xml:space="preserve">A commission was set up to collect the sum of £6 14s 7d from him and </w:t>
      </w:r>
      <w:proofErr w:type="gramStart"/>
      <w:r>
        <w:rPr>
          <w:rFonts w:ascii="Times New Roman" w:hAnsi="Times New Roman" w:cs="Times New Roman"/>
          <w:sz w:val="24"/>
          <w:szCs w:val="24"/>
        </w:rPr>
        <w:t>William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8BF485" w14:textId="77777777" w:rsidR="00BD6D52" w:rsidRDefault="00BD6D52" w:rsidP="00BD6D5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Castell(q.v.), as the executors of Hugh </w:t>
      </w:r>
      <w:proofErr w:type="spellStart"/>
      <w:r>
        <w:rPr>
          <w:rFonts w:ascii="Times New Roman" w:hAnsi="Times New Roman" w:cs="Times New Roman"/>
          <w:sz w:val="24"/>
          <w:szCs w:val="24"/>
        </w:rPr>
        <w:t>Plommere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which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307021" w14:textId="77777777" w:rsidR="00BD6D52" w:rsidRDefault="00BD6D52" w:rsidP="00BD6D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due to the King in respect of a subsidy granted in the time of Richard II.</w:t>
      </w:r>
    </w:p>
    <w:p w14:paraId="294A655A" w14:textId="77777777" w:rsidR="00BD6D52" w:rsidRDefault="00BD6D52" w:rsidP="00BD6D5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p.96)</w:t>
      </w:r>
    </w:p>
    <w:p w14:paraId="261EEC7D" w14:textId="77777777" w:rsidR="00BD6D52" w:rsidRDefault="00BD6D52" w:rsidP="00BD6D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633322" w14:textId="77777777" w:rsidR="00BD6D52" w:rsidRDefault="00BD6D52" w:rsidP="00BD6D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AD49E8" w14:textId="77777777" w:rsidR="00BD6D52" w:rsidRDefault="00BD6D52" w:rsidP="00BD6D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2021</w:t>
      </w:r>
    </w:p>
    <w:p w14:paraId="0C72E5E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4B639" w14:textId="77777777" w:rsidR="00BD6D52" w:rsidRDefault="00BD6D52" w:rsidP="009139A6">
      <w:r>
        <w:separator/>
      </w:r>
    </w:p>
  </w:endnote>
  <w:endnote w:type="continuationSeparator" w:id="0">
    <w:p w14:paraId="583404AB" w14:textId="77777777" w:rsidR="00BD6D52" w:rsidRDefault="00BD6D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61D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31FB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317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A1DB1" w14:textId="77777777" w:rsidR="00BD6D52" w:rsidRDefault="00BD6D52" w:rsidP="009139A6">
      <w:r>
        <w:separator/>
      </w:r>
    </w:p>
  </w:footnote>
  <w:footnote w:type="continuationSeparator" w:id="0">
    <w:p w14:paraId="1EE89220" w14:textId="77777777" w:rsidR="00BD6D52" w:rsidRDefault="00BD6D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F61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F0B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49F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D5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D6D5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E94A6"/>
  <w15:chartTrackingRefBased/>
  <w15:docId w15:val="{1BCB59DA-0132-4942-98C1-A01D9D65A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2021-05-24T19:02:00Z</dcterms:created>
  <dcterms:modified xsi:type="dcterms:W3CDTF">2021-05-24T19:03:00Z</dcterms:modified>
</cp:coreProperties>
</file>